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91130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25FFC" w:rsidRPr="00225FFC">
        <w:rPr>
          <w:rFonts w:eastAsia="Arial"/>
          <w:b/>
          <w:kern w:val="3"/>
          <w:sz w:val="24"/>
          <w:szCs w:val="24"/>
          <w:lang w:eastAsia="zh-CN"/>
        </w:rPr>
        <w:t>г. Альметьевск, ул. Тимирязева, д. 2а</w:t>
      </w:r>
    </w:p>
    <w:p w:rsidR="00D91130" w:rsidRDefault="00D91130" w:rsidP="00D91130">
      <w:pPr>
        <w:suppressAutoHyphens/>
        <w:autoSpaceDN w:val="0"/>
        <w:spacing w:line="100" w:lineRule="atLeast"/>
        <w:ind w:left="3969" w:hanging="141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752C9A" w:rsidRPr="00752C9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22568" w:rsidRPr="00422568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8398C">
        <w:rPr>
          <w:b/>
          <w:color w:val="000000"/>
          <w:kern w:val="3"/>
          <w:sz w:val="24"/>
          <w:szCs w:val="24"/>
          <w:lang w:eastAsia="zh-CN" w:bidi="hi-IN"/>
        </w:rPr>
        <w:t>3 000</w:t>
      </w:r>
      <w:r w:rsidR="004138C0" w:rsidRPr="004138C0">
        <w:rPr>
          <w:b/>
          <w:color w:val="000000"/>
          <w:kern w:val="3"/>
          <w:sz w:val="24"/>
          <w:szCs w:val="24"/>
          <w:lang w:eastAsia="zh-CN" w:bidi="hi-IN"/>
        </w:rPr>
        <w:t xml:space="preserve"> 000,00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42256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40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8398C" w:rsidRPr="0008398C">
        <w:rPr>
          <w:color w:val="000000"/>
          <w:kern w:val="3"/>
          <w:sz w:val="24"/>
          <w:szCs w:val="24"/>
          <w:lang w:eastAsia="zh-CN" w:bidi="hi-IN"/>
        </w:rPr>
        <w:t xml:space="preserve">Утепление фасада не более </w:t>
      </w:r>
      <w:r w:rsidR="0008398C" w:rsidRPr="0008398C">
        <w:rPr>
          <w:b/>
          <w:color w:val="000000"/>
          <w:kern w:val="3"/>
          <w:sz w:val="24"/>
          <w:szCs w:val="24"/>
          <w:lang w:eastAsia="zh-CN" w:bidi="hi-IN"/>
        </w:rPr>
        <w:t>12 000 000,00</w:t>
      </w:r>
      <w:r w:rsidR="0008398C" w:rsidRPr="0008398C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08398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8398C" w:rsidRPr="0008398C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08398C" w:rsidRPr="0008398C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08398C" w:rsidRPr="0008398C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08398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8398C" w:rsidRPr="0008398C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08398C" w:rsidRPr="0008398C">
        <w:rPr>
          <w:b/>
          <w:color w:val="000000"/>
          <w:kern w:val="3"/>
          <w:sz w:val="24"/>
          <w:szCs w:val="24"/>
          <w:lang w:eastAsia="zh-CN" w:bidi="hi-IN"/>
        </w:rPr>
        <w:t>1 900 000,00</w:t>
      </w:r>
      <w:r w:rsidR="0008398C" w:rsidRPr="0008398C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08398C">
        <w:rPr>
          <w:color w:val="000000"/>
          <w:kern w:val="3"/>
          <w:sz w:val="24"/>
          <w:szCs w:val="24"/>
          <w:lang w:eastAsia="zh-CN" w:bidi="hi-IN"/>
        </w:rPr>
        <w:t>,</w:t>
      </w:r>
      <w:r w:rsidR="0008398C" w:rsidRPr="0008398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8398C">
        <w:rPr>
          <w:b/>
          <w:bCs/>
          <w:color w:val="000000"/>
          <w:kern w:val="3"/>
          <w:sz w:val="24"/>
          <w:szCs w:val="24"/>
          <w:lang w:eastAsia="zh-CN" w:bidi="hi-IN"/>
        </w:rPr>
        <w:t>200 000,00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8398C">
        <w:rPr>
          <w:b/>
          <w:bCs/>
          <w:color w:val="000000"/>
          <w:kern w:val="3"/>
          <w:sz w:val="24"/>
          <w:szCs w:val="24"/>
          <w:lang w:eastAsia="zh-CN" w:bidi="hi-IN"/>
        </w:rPr>
        <w:t>253 500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398C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6E71"/>
    <w:rsid w:val="001B117B"/>
    <w:rsid w:val="001C6B2D"/>
    <w:rsid w:val="001D15B5"/>
    <w:rsid w:val="001E3717"/>
    <w:rsid w:val="00204A19"/>
    <w:rsid w:val="00205647"/>
    <w:rsid w:val="00225FFC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38C0"/>
    <w:rsid w:val="00414992"/>
    <w:rsid w:val="00422568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2C9A"/>
    <w:rsid w:val="007555A6"/>
    <w:rsid w:val="007624D3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17513"/>
    <w:rsid w:val="009477FE"/>
    <w:rsid w:val="00951A2D"/>
    <w:rsid w:val="00956F4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5CBD"/>
    <w:rsid w:val="00B47231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6CA8"/>
    <w:rsid w:val="00CE6F31"/>
    <w:rsid w:val="00D077C7"/>
    <w:rsid w:val="00D7398C"/>
    <w:rsid w:val="00D866DE"/>
    <w:rsid w:val="00D91130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27FA"/>
    <w:rsid w:val="00E433A4"/>
    <w:rsid w:val="00E504AE"/>
    <w:rsid w:val="00E66D89"/>
    <w:rsid w:val="00E86CE0"/>
    <w:rsid w:val="00E960A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67DC5"/>
    <w:rsid w:val="00F7100E"/>
    <w:rsid w:val="00F75339"/>
    <w:rsid w:val="00F80E66"/>
    <w:rsid w:val="00F87C78"/>
    <w:rsid w:val="00F9676E"/>
    <w:rsid w:val="00F96F57"/>
    <w:rsid w:val="00FC4FCE"/>
    <w:rsid w:val="00FD5963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7C4F7-60B0-4646-B37D-0EDE19456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2650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2024-06-18T11:54:00Z</dcterms:created>
  <dcterms:modified xsi:type="dcterms:W3CDTF">2024-07-01T07:02:00Z</dcterms:modified>
</cp:coreProperties>
</file>